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D98" w:rsidRDefault="00CF7D98" w:rsidP="00CF7D98">
      <w:r>
        <w:rPr>
          <w:u w:val="single"/>
        </w:rPr>
        <w:t>William JONSON</w:t>
      </w:r>
      <w:r>
        <w:t xml:space="preserve">     (fl.1415)</w:t>
      </w:r>
    </w:p>
    <w:p w:rsidR="00CF7D98" w:rsidRDefault="00CF7D98" w:rsidP="00CF7D98">
      <w:r>
        <w:t>of New Houghton, Derbyshire.</w:t>
      </w:r>
    </w:p>
    <w:p w:rsidR="00CF7D98" w:rsidRDefault="00CF7D98" w:rsidP="00CF7D98"/>
    <w:p w:rsidR="00CF7D98" w:rsidRDefault="00CF7D98" w:rsidP="00CF7D98"/>
    <w:p w:rsidR="00CF7D98" w:rsidRDefault="00CF7D98" w:rsidP="00CF7D98">
      <w:r>
        <w:t xml:space="preserve">  2 Feb.1415</w:t>
      </w:r>
      <w:r>
        <w:tab/>
        <w:t xml:space="preserve">He and Thomas Glapwell, Rector of Strelley, Nottinghamshire(q.v.), granted </w:t>
      </w:r>
    </w:p>
    <w:p w:rsidR="00CF7D98" w:rsidRDefault="00CF7D98" w:rsidP="00CF7D98">
      <w:r>
        <w:tab/>
      </w:r>
      <w:r>
        <w:tab/>
        <w:t>a messuage and 4 acres of land in Glapwell, Derbyshire, to William Base</w:t>
      </w:r>
    </w:p>
    <w:p w:rsidR="00CF7D98" w:rsidRDefault="00CF7D98" w:rsidP="00CF7D98">
      <w:r>
        <w:tab/>
      </w:r>
      <w:r>
        <w:tab/>
        <w:t>of Glapwell(q.v.) and his wife, Joan(q.v.).</w:t>
      </w:r>
    </w:p>
    <w:p w:rsidR="00CF7D98" w:rsidRDefault="00CF7D98" w:rsidP="00CF7D98">
      <w:r>
        <w:tab/>
      </w:r>
      <w:r>
        <w:tab/>
        <w:t>(</w:t>
      </w:r>
      <w:hyperlink r:id="rId6" w:history="1">
        <w:r w:rsidRPr="00F17131">
          <w:rPr>
            <w:rStyle w:val="Hyperlink"/>
          </w:rPr>
          <w:t>www.discovery.nationalarchives.gov.uk</w:t>
        </w:r>
      </w:hyperlink>
      <w:r>
        <w:t xml:space="preserve">  ref. D 187/1/202)</w:t>
      </w:r>
    </w:p>
    <w:p w:rsidR="00CF7D98" w:rsidRDefault="00CF7D98" w:rsidP="00CF7D98"/>
    <w:p w:rsidR="00CF7D98" w:rsidRDefault="00CF7D98" w:rsidP="00CF7D98"/>
    <w:p w:rsidR="00CF7D98" w:rsidRDefault="00CF7D98" w:rsidP="00CF7D98">
      <w:r>
        <w:t>1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D98" w:rsidRDefault="00CF7D98" w:rsidP="00564E3C">
      <w:r>
        <w:separator/>
      </w:r>
    </w:p>
  </w:endnote>
  <w:endnote w:type="continuationSeparator" w:id="0">
    <w:p w:rsidR="00CF7D98" w:rsidRDefault="00CF7D98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F7D98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D98" w:rsidRDefault="00CF7D98" w:rsidP="00564E3C">
      <w:r>
        <w:separator/>
      </w:r>
    </w:p>
  </w:footnote>
  <w:footnote w:type="continuationSeparator" w:id="0">
    <w:p w:rsidR="00CF7D98" w:rsidRDefault="00CF7D98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98"/>
    <w:rsid w:val="00372DC6"/>
    <w:rsid w:val="00564E3C"/>
    <w:rsid w:val="0064591D"/>
    <w:rsid w:val="00CF7D9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4FBE65-5E67-471E-93B0-CD8B4D1B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D9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CF7D9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2015-11-24T20:03:00Z</dcterms:created>
  <dcterms:modified xsi:type="dcterms:W3CDTF">2015-11-24T20:03:00Z</dcterms:modified>
</cp:coreProperties>
</file>